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91ACE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d.1427)</w:t>
      </w:r>
    </w:p>
    <w:p w14:paraId="5D8618FE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Westwick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7C799F09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72982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604934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DE515B9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</w:p>
    <w:p w14:paraId="187F3F23" w14:textId="77777777" w:rsidR="001A2944" w:rsidRDefault="001A2944" w:rsidP="001A294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14:paraId="64A5EEE4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A7E1D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4FDD9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9B231B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Bogenell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Thomas Stone(q.v.).     (ibid.)</w:t>
      </w:r>
    </w:p>
    <w:p w14:paraId="3C9EA245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Supervisor:  John Mason, clerk(q.v.).     (ibid.)</w:t>
      </w:r>
    </w:p>
    <w:p w14:paraId="2CC3F447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7F1F02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57A0D" w14:textId="77777777" w:rsidR="001A2944" w:rsidRDefault="001A2944" w:rsidP="001A29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March 2021</w:t>
      </w:r>
    </w:p>
    <w:p w14:paraId="5E1A60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094B8" w14:textId="77777777" w:rsidR="001A2944" w:rsidRDefault="001A2944" w:rsidP="009139A6">
      <w:r>
        <w:separator/>
      </w:r>
    </w:p>
  </w:endnote>
  <w:endnote w:type="continuationSeparator" w:id="0">
    <w:p w14:paraId="143DB021" w14:textId="77777777" w:rsidR="001A2944" w:rsidRDefault="001A29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C44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7B30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829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8BBC6" w14:textId="77777777" w:rsidR="001A2944" w:rsidRDefault="001A2944" w:rsidP="009139A6">
      <w:r>
        <w:separator/>
      </w:r>
    </w:p>
  </w:footnote>
  <w:footnote w:type="continuationSeparator" w:id="0">
    <w:p w14:paraId="28FF73F1" w14:textId="77777777" w:rsidR="001A2944" w:rsidRDefault="001A29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4D8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404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EBA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44"/>
    <w:rsid w:val="000666E0"/>
    <w:rsid w:val="001A2944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7206C"/>
  <w15:chartTrackingRefBased/>
  <w15:docId w15:val="{0F0A08E9-213D-4F8F-BF8E-1729D201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2021-03-24T19:36:00Z</dcterms:created>
  <dcterms:modified xsi:type="dcterms:W3CDTF">2021-03-24T19:37:00Z</dcterms:modified>
</cp:coreProperties>
</file>